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33C1F893" w14:textId="4BDCC284" w:rsidR="00E32ACA" w:rsidRDefault="00E32ACA" w:rsidP="00E32ACA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5A61E3">
        <w:rPr>
          <w:rFonts w:cs="Arial"/>
          <w:color w:val="000000"/>
          <w:sz w:val="19"/>
          <w:szCs w:val="19"/>
        </w:rPr>
        <w:t>4302-0169/2023</w:t>
      </w:r>
    </w:p>
    <w:p w14:paraId="3369DD4B" w14:textId="1322A7B9" w:rsidR="00E32ACA" w:rsidRDefault="005A61E3" w:rsidP="00E32ACA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2023-297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428D55C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4D3F6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3E7F8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</w:t>
      </w:r>
      <w:r w:rsidR="004D3F6E">
        <w:rPr>
          <w:rFonts w:ascii="Arial" w:hAnsi="Arial" w:cs="Arial"/>
        </w:rPr>
        <w:t>rijave</w:t>
      </w:r>
      <w:r w:rsidRPr="00857AE0">
        <w:rPr>
          <w:rFonts w:ascii="Arial" w:hAnsi="Arial" w:cs="Arial"/>
        </w:rPr>
        <w:t>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21CDAFB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</w:t>
      </w:r>
      <w:r w:rsidR="004D3F6E">
        <w:rPr>
          <w:rFonts w:cs="Arial"/>
          <w:i/>
        </w:rPr>
        <w:t>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6D774" w14:textId="77777777" w:rsidR="00C35783" w:rsidRDefault="00C35783">
      <w:r>
        <w:separator/>
      </w:r>
    </w:p>
  </w:endnote>
  <w:endnote w:type="continuationSeparator" w:id="0">
    <w:p w14:paraId="42BDE8CE" w14:textId="77777777" w:rsidR="00C35783" w:rsidRDefault="00C3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934103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61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61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9D587" w14:textId="77777777" w:rsidR="00C35783" w:rsidRDefault="00C35783">
      <w:r>
        <w:separator/>
      </w:r>
    </w:p>
  </w:footnote>
  <w:footnote w:type="continuationSeparator" w:id="0">
    <w:p w14:paraId="14067329" w14:textId="77777777" w:rsidR="00C35783" w:rsidRDefault="00C35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053E6674" w:rsidR="00C0552D" w:rsidRPr="00BF26B9" w:rsidRDefault="004D3F6E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7F39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3F6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61E3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35783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2ACA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76D1565F-05E2-4FA0-9017-5BAB54444EB5}"/>
</file>

<file path=customXml/itemProps4.xml><?xml version="1.0" encoding="utf-8"?>
<ds:datastoreItem xmlns:ds="http://schemas.openxmlformats.org/officeDocument/2006/customXml" ds:itemID="{3B977826-9367-4911-9810-3A029177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5</cp:revision>
  <cp:lastPrinted>2016-06-20T06:28:00Z</cp:lastPrinted>
  <dcterms:created xsi:type="dcterms:W3CDTF">2023-04-21T15:18:00Z</dcterms:created>
  <dcterms:modified xsi:type="dcterms:W3CDTF">2023-08-16T08:03:00Z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